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E1" w:rsidRDefault="000D46E1" w:rsidP="000D46E1">
      <w:pPr>
        <w:pStyle w:val="NoSpacing"/>
      </w:pPr>
      <w:r>
        <w:rPr>
          <w:u w:val="single"/>
        </w:rPr>
        <w:t>Alexander GOFF</w:t>
      </w:r>
      <w:r>
        <w:t xml:space="preserve">      (fl.1451)</w:t>
      </w:r>
    </w:p>
    <w:p w:rsidR="000D46E1" w:rsidRDefault="000D46E1" w:rsidP="000D46E1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0D46E1" w:rsidRDefault="000D46E1" w:rsidP="000D46E1">
      <w:pPr>
        <w:pStyle w:val="NoSpacing"/>
      </w:pPr>
    </w:p>
    <w:p w:rsidR="000D46E1" w:rsidRDefault="000D46E1" w:rsidP="000D46E1">
      <w:pPr>
        <w:pStyle w:val="NoSpacing"/>
      </w:pPr>
    </w:p>
    <w:p w:rsidR="000D46E1" w:rsidRDefault="000D46E1" w:rsidP="000D46E1">
      <w:pPr>
        <w:pStyle w:val="NoSpacing"/>
      </w:pPr>
      <w:r>
        <w:tab/>
        <w:t>1451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p.213)</w:t>
      </w:r>
    </w:p>
    <w:p w:rsidR="000D46E1" w:rsidRDefault="000D46E1" w:rsidP="000D46E1">
      <w:pPr>
        <w:pStyle w:val="NoSpacing"/>
      </w:pPr>
    </w:p>
    <w:p w:rsidR="000D46E1" w:rsidRDefault="000D46E1" w:rsidP="000D46E1">
      <w:pPr>
        <w:pStyle w:val="NoSpacing"/>
      </w:pPr>
    </w:p>
    <w:p w:rsidR="000D46E1" w:rsidRDefault="000D46E1" w:rsidP="000D46E1">
      <w:pPr>
        <w:pStyle w:val="NoSpacing"/>
      </w:pPr>
      <w:r>
        <w:t>16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6E1" w:rsidRDefault="000D46E1" w:rsidP="00920DE3">
      <w:pPr>
        <w:spacing w:after="0" w:line="240" w:lineRule="auto"/>
      </w:pPr>
      <w:r>
        <w:separator/>
      </w:r>
    </w:p>
  </w:endnote>
  <w:endnote w:type="continuationSeparator" w:id="0">
    <w:p w:rsidR="000D46E1" w:rsidRDefault="000D46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6E1" w:rsidRDefault="000D46E1" w:rsidP="00920DE3">
      <w:pPr>
        <w:spacing w:after="0" w:line="240" w:lineRule="auto"/>
      </w:pPr>
      <w:r>
        <w:separator/>
      </w:r>
    </w:p>
  </w:footnote>
  <w:footnote w:type="continuationSeparator" w:id="0">
    <w:p w:rsidR="000D46E1" w:rsidRDefault="000D46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6E1"/>
    <w:rsid w:val="000D46E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2014-06-24T19:29:00Z</dcterms:created>
  <dcterms:modified xsi:type="dcterms:W3CDTF">2014-06-24T19:29:00Z</dcterms:modified>
</cp:coreProperties>
</file>